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4A5" w:rsidRPr="00062962" w:rsidRDefault="008744A5" w:rsidP="00062962">
      <w:pPr>
        <w:jc w:val="right"/>
        <w:rPr>
          <w:rFonts w:ascii="Times New Roman" w:hAnsi="Times New Roman"/>
        </w:rPr>
      </w:pPr>
      <w:r w:rsidRPr="00062962">
        <w:rPr>
          <w:rFonts w:ascii="Times New Roman" w:hAnsi="Times New Roman"/>
        </w:rPr>
        <w:t>Приложение справочно</w:t>
      </w:r>
    </w:p>
    <w:p w:rsidR="008744A5" w:rsidRPr="008D7AA0" w:rsidRDefault="008744A5" w:rsidP="00DE3B13">
      <w:pPr>
        <w:jc w:val="center"/>
        <w:rPr>
          <w:rFonts w:ascii="Times New Roman" w:hAnsi="Times New Roman"/>
          <w:b/>
          <w:sz w:val="28"/>
          <w:szCs w:val="28"/>
        </w:rPr>
      </w:pPr>
      <w:r w:rsidRPr="008D7AA0">
        <w:rPr>
          <w:rFonts w:ascii="Times New Roman" w:hAnsi="Times New Roman"/>
          <w:b/>
          <w:sz w:val="28"/>
          <w:szCs w:val="28"/>
        </w:rPr>
        <w:t>Информация о расходовании резервного фонда администрации городского поселения Мортка</w:t>
      </w:r>
    </w:p>
    <w:p w:rsidR="008744A5" w:rsidRPr="00D4338F" w:rsidRDefault="008744A5" w:rsidP="008D7AA0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бюджете поселения за 2010</w:t>
      </w:r>
      <w:r w:rsidRPr="00D4338F">
        <w:rPr>
          <w:rFonts w:ascii="Times New Roman" w:hAnsi="Times New Roman"/>
          <w:sz w:val="28"/>
          <w:szCs w:val="28"/>
        </w:rPr>
        <w:t xml:space="preserve"> год резервный фонд исполнен в соответствии с требованиями постановления администрации городского поселения Мортка от 09.11.2009г. № 86 «Об утверждении порядка использования бюджетных ассигнований резервного фонда администрации городского поселения Мортка». </w:t>
      </w:r>
    </w:p>
    <w:p w:rsidR="008744A5" w:rsidRPr="00D4338F" w:rsidRDefault="008744A5" w:rsidP="008D7AA0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резервного фонда в 2010</w:t>
      </w:r>
      <w:r w:rsidRPr="00D4338F">
        <w:rPr>
          <w:rFonts w:ascii="Times New Roman" w:hAnsi="Times New Roman"/>
          <w:sz w:val="28"/>
          <w:szCs w:val="28"/>
        </w:rPr>
        <w:t xml:space="preserve"> году использованы на мероприятия, проводимые по распоряжениям главы поселения, в том числе:</w:t>
      </w:r>
    </w:p>
    <w:p w:rsidR="008744A5" w:rsidRDefault="008744A5" w:rsidP="008D7AA0">
      <w:pPr>
        <w:pStyle w:val="ListParagraph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4338F">
        <w:rPr>
          <w:rFonts w:ascii="Times New Roman" w:hAnsi="Times New Roman"/>
          <w:sz w:val="28"/>
          <w:szCs w:val="28"/>
        </w:rPr>
        <w:t xml:space="preserve">- Соревнования по волейболу </w:t>
      </w:r>
      <w:r>
        <w:rPr>
          <w:rFonts w:ascii="Times New Roman" w:hAnsi="Times New Roman"/>
          <w:sz w:val="28"/>
          <w:szCs w:val="28"/>
        </w:rPr>
        <w:t>в счет Спартакиады трудящихся (январь 2010</w:t>
      </w:r>
      <w:r w:rsidRPr="00D4338F">
        <w:rPr>
          <w:rFonts w:ascii="Times New Roman" w:hAnsi="Times New Roman"/>
          <w:sz w:val="28"/>
          <w:szCs w:val="28"/>
        </w:rPr>
        <w:t xml:space="preserve"> года);</w:t>
      </w:r>
    </w:p>
    <w:p w:rsidR="008744A5" w:rsidRPr="00D4338F" w:rsidRDefault="008744A5" w:rsidP="008D7AA0">
      <w:pPr>
        <w:pStyle w:val="ListParagraph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Юбилейное мероприятие муниципального учреждения Морткинской участковой больницы; (январь 2010 года);</w:t>
      </w:r>
    </w:p>
    <w:p w:rsidR="008744A5" w:rsidRDefault="008744A5" w:rsidP="008D7AA0">
      <w:pPr>
        <w:pStyle w:val="ListParagraph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4338F">
        <w:rPr>
          <w:rFonts w:ascii="Times New Roman" w:hAnsi="Times New Roman"/>
          <w:sz w:val="28"/>
          <w:szCs w:val="28"/>
        </w:rPr>
        <w:t>- Мероприятия, связанные с праз</w:t>
      </w:r>
      <w:r>
        <w:rPr>
          <w:rFonts w:ascii="Times New Roman" w:hAnsi="Times New Roman"/>
          <w:sz w:val="28"/>
          <w:szCs w:val="28"/>
        </w:rPr>
        <w:t>днованием Дня победы (апрель 2010</w:t>
      </w:r>
      <w:r w:rsidRPr="00D4338F">
        <w:rPr>
          <w:rFonts w:ascii="Times New Roman" w:hAnsi="Times New Roman"/>
          <w:sz w:val="28"/>
          <w:szCs w:val="28"/>
        </w:rPr>
        <w:t xml:space="preserve"> года);</w:t>
      </w:r>
    </w:p>
    <w:p w:rsidR="008744A5" w:rsidRDefault="008744A5" w:rsidP="008D7AA0">
      <w:pPr>
        <w:pStyle w:val="ListParagraph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Проведение вечера для призывников весеннего призыва; (май 2010 года);</w:t>
      </w:r>
    </w:p>
    <w:p w:rsidR="008744A5" w:rsidRPr="00D4338F" w:rsidRDefault="008744A5" w:rsidP="008D7AA0">
      <w:pPr>
        <w:pStyle w:val="ListParagraph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Проведение вечера, посвященного Дню славянской письменности; (май 2010 года); </w:t>
      </w:r>
    </w:p>
    <w:p w:rsidR="008744A5" w:rsidRPr="00D4338F" w:rsidRDefault="008744A5" w:rsidP="008D7AA0">
      <w:pPr>
        <w:pStyle w:val="ListParagraph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4338F">
        <w:rPr>
          <w:rFonts w:ascii="Times New Roman" w:hAnsi="Times New Roman"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</w:rPr>
        <w:t>Акция «Помоги детям собраться в школу»; (август 2010</w:t>
      </w:r>
      <w:r w:rsidRPr="00D4338F">
        <w:rPr>
          <w:rFonts w:ascii="Times New Roman" w:hAnsi="Times New Roman"/>
          <w:sz w:val="28"/>
          <w:szCs w:val="28"/>
        </w:rPr>
        <w:t xml:space="preserve"> года)</w:t>
      </w:r>
    </w:p>
    <w:p w:rsidR="008744A5" w:rsidRPr="00D4338F" w:rsidRDefault="008744A5" w:rsidP="008D7AA0">
      <w:pPr>
        <w:pStyle w:val="ListParagraph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4338F">
        <w:rPr>
          <w:rFonts w:ascii="Times New Roman" w:hAnsi="Times New Roman"/>
          <w:sz w:val="28"/>
          <w:szCs w:val="28"/>
        </w:rPr>
        <w:t>- Проведение вечера отдыха пожилых людей (сентябрь 20</w:t>
      </w:r>
      <w:r>
        <w:rPr>
          <w:rFonts w:ascii="Times New Roman" w:hAnsi="Times New Roman"/>
          <w:sz w:val="28"/>
          <w:szCs w:val="28"/>
        </w:rPr>
        <w:t>10</w:t>
      </w:r>
      <w:r w:rsidRPr="00D4338F">
        <w:rPr>
          <w:rFonts w:ascii="Times New Roman" w:hAnsi="Times New Roman"/>
          <w:sz w:val="28"/>
          <w:szCs w:val="28"/>
        </w:rPr>
        <w:t xml:space="preserve"> года);</w:t>
      </w:r>
    </w:p>
    <w:p w:rsidR="008744A5" w:rsidRPr="00D4338F" w:rsidRDefault="008744A5" w:rsidP="008D7AA0">
      <w:pPr>
        <w:pStyle w:val="ListParagraph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4338F">
        <w:rPr>
          <w:rFonts w:ascii="Times New Roman" w:hAnsi="Times New Roman"/>
          <w:sz w:val="28"/>
          <w:szCs w:val="28"/>
        </w:rPr>
        <w:t xml:space="preserve">- Проведение </w:t>
      </w:r>
      <w:r>
        <w:rPr>
          <w:rFonts w:ascii="Times New Roman" w:hAnsi="Times New Roman"/>
          <w:sz w:val="28"/>
          <w:szCs w:val="28"/>
        </w:rPr>
        <w:t>вечера для призывников осеннего призыва (ноябрь 2010</w:t>
      </w:r>
      <w:r w:rsidRPr="00D4338F">
        <w:rPr>
          <w:rFonts w:ascii="Times New Roman" w:hAnsi="Times New Roman"/>
          <w:sz w:val="28"/>
          <w:szCs w:val="28"/>
        </w:rPr>
        <w:t xml:space="preserve"> года);</w:t>
      </w:r>
    </w:p>
    <w:p w:rsidR="008744A5" w:rsidRPr="00D4338F" w:rsidRDefault="008744A5" w:rsidP="00B9576B">
      <w:pPr>
        <w:pStyle w:val="ListParagraph"/>
        <w:ind w:left="0" w:firstLine="426"/>
        <w:rPr>
          <w:rFonts w:ascii="Times New Roman" w:hAnsi="Times New Roman"/>
          <w:sz w:val="28"/>
          <w:szCs w:val="28"/>
        </w:rPr>
      </w:pPr>
      <w:r w:rsidRPr="00D433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Чествование юбиляров Совета ветеранов </w:t>
      </w:r>
      <w:r w:rsidRPr="00D4338F">
        <w:rPr>
          <w:rFonts w:ascii="Times New Roman" w:hAnsi="Times New Roman"/>
          <w:sz w:val="28"/>
          <w:szCs w:val="28"/>
        </w:rPr>
        <w:t>(декабрь 20</w:t>
      </w:r>
      <w:r>
        <w:rPr>
          <w:rFonts w:ascii="Times New Roman" w:hAnsi="Times New Roman"/>
          <w:sz w:val="28"/>
          <w:szCs w:val="28"/>
        </w:rPr>
        <w:t>10</w:t>
      </w:r>
      <w:r w:rsidRPr="00D4338F">
        <w:rPr>
          <w:rFonts w:ascii="Times New Roman" w:hAnsi="Times New Roman"/>
          <w:sz w:val="28"/>
          <w:szCs w:val="28"/>
        </w:rPr>
        <w:t xml:space="preserve"> года);</w:t>
      </w:r>
    </w:p>
    <w:p w:rsidR="008744A5" w:rsidRPr="00D4338F" w:rsidRDefault="008744A5" w:rsidP="00B9576B">
      <w:pPr>
        <w:pStyle w:val="ListParagraph"/>
        <w:ind w:left="0" w:firstLine="426"/>
        <w:rPr>
          <w:rFonts w:ascii="Times New Roman" w:hAnsi="Times New Roman"/>
          <w:sz w:val="28"/>
          <w:szCs w:val="28"/>
        </w:rPr>
      </w:pPr>
      <w:r w:rsidRPr="00D4338F">
        <w:rPr>
          <w:rFonts w:ascii="Times New Roman" w:hAnsi="Times New Roman"/>
          <w:sz w:val="28"/>
          <w:szCs w:val="28"/>
        </w:rPr>
        <w:t>- Проведение новогодних и рождественских мероприятий (декабрь 20</w:t>
      </w:r>
      <w:r>
        <w:rPr>
          <w:rFonts w:ascii="Times New Roman" w:hAnsi="Times New Roman"/>
          <w:sz w:val="28"/>
          <w:szCs w:val="28"/>
        </w:rPr>
        <w:t>10</w:t>
      </w:r>
      <w:r w:rsidRPr="00D4338F">
        <w:rPr>
          <w:rFonts w:ascii="Times New Roman" w:hAnsi="Times New Roman"/>
          <w:sz w:val="28"/>
          <w:szCs w:val="28"/>
        </w:rPr>
        <w:t xml:space="preserve"> года).</w:t>
      </w:r>
    </w:p>
    <w:p w:rsidR="008744A5" w:rsidRDefault="008744A5" w:rsidP="00B9576B">
      <w:pPr>
        <w:pStyle w:val="ListParagraph"/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744A5" w:rsidRPr="008A16EE" w:rsidRDefault="008744A5" w:rsidP="00B9576B">
      <w:pPr>
        <w:pStyle w:val="ListParagraph"/>
        <w:ind w:left="0" w:firstLine="426"/>
        <w:rPr>
          <w:rFonts w:ascii="Times New Roman" w:hAnsi="Times New Roman"/>
          <w:sz w:val="24"/>
          <w:szCs w:val="24"/>
        </w:rPr>
      </w:pPr>
    </w:p>
    <w:sectPr w:rsidR="008744A5" w:rsidRPr="008A16EE" w:rsidSect="00552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55E78"/>
    <w:multiLevelType w:val="hybridMultilevel"/>
    <w:tmpl w:val="D55CE5B6"/>
    <w:lvl w:ilvl="0" w:tplc="9D06739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B13"/>
    <w:rsid w:val="00034358"/>
    <w:rsid w:val="00035F27"/>
    <w:rsid w:val="00062962"/>
    <w:rsid w:val="001261ED"/>
    <w:rsid w:val="001515D7"/>
    <w:rsid w:val="001E324A"/>
    <w:rsid w:val="00552F2F"/>
    <w:rsid w:val="005C2DBF"/>
    <w:rsid w:val="00616B3B"/>
    <w:rsid w:val="006A0963"/>
    <w:rsid w:val="006C5CCD"/>
    <w:rsid w:val="00746F5E"/>
    <w:rsid w:val="007D6C09"/>
    <w:rsid w:val="008744A5"/>
    <w:rsid w:val="008A16EE"/>
    <w:rsid w:val="008C13DC"/>
    <w:rsid w:val="008D7AA0"/>
    <w:rsid w:val="00935F5E"/>
    <w:rsid w:val="00B9576B"/>
    <w:rsid w:val="00CE6253"/>
    <w:rsid w:val="00D4338F"/>
    <w:rsid w:val="00D75024"/>
    <w:rsid w:val="00DE3B13"/>
    <w:rsid w:val="00E0223A"/>
    <w:rsid w:val="00E374A0"/>
    <w:rsid w:val="00FE3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2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16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1</Pages>
  <Words>188</Words>
  <Characters>1073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Касса</dc:creator>
  <cp:keywords/>
  <dc:description/>
  <cp:lastModifiedBy>User</cp:lastModifiedBy>
  <cp:revision>9</cp:revision>
  <dcterms:created xsi:type="dcterms:W3CDTF">2010-03-25T07:54:00Z</dcterms:created>
  <dcterms:modified xsi:type="dcterms:W3CDTF">2011-03-01T05:43:00Z</dcterms:modified>
</cp:coreProperties>
</file>